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9E9A3" w14:textId="090BF782" w:rsidR="00790720" w:rsidRDefault="00795A08" w:rsidP="00206DEE">
      <w:pPr>
        <w:pStyle w:val="Heading1"/>
      </w:pPr>
      <w:r>
        <w:t xml:space="preserve">Tiny Pool and Flux </w:t>
      </w:r>
      <w:r w:rsidR="001F7453">
        <w:t xml:space="preserve">Game </w:t>
      </w:r>
      <w:r>
        <w:t>Placemat</w:t>
      </w:r>
    </w:p>
    <w:p w14:paraId="41B50442" w14:textId="77777777" w:rsidR="008B5602" w:rsidRDefault="008B5602" w:rsidP="00206DEE"/>
    <w:p w14:paraId="58712886" w14:textId="77777777" w:rsidR="008B5602" w:rsidRPr="008B5602" w:rsidRDefault="008B5602" w:rsidP="008B5602"/>
    <w:p w14:paraId="082C80A3" w14:textId="77777777" w:rsidR="008B5602" w:rsidRPr="008B5602" w:rsidRDefault="008B5602" w:rsidP="008B5602"/>
    <w:p w14:paraId="2E4FAC88" w14:textId="77777777" w:rsidR="008B5602" w:rsidRPr="008B5602" w:rsidRDefault="008B5602" w:rsidP="008B5602"/>
    <w:p w14:paraId="419AA38A" w14:textId="77777777" w:rsidR="008B5602" w:rsidRPr="008B5602" w:rsidRDefault="006F5AA4" w:rsidP="008B560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DA6E25" wp14:editId="36EC96A3">
                <wp:simplePos x="0" y="0"/>
                <wp:positionH relativeFrom="column">
                  <wp:posOffset>2984500</wp:posOffset>
                </wp:positionH>
                <wp:positionV relativeFrom="paragraph">
                  <wp:posOffset>199390</wp:posOffset>
                </wp:positionV>
                <wp:extent cx="2451100" cy="1371600"/>
                <wp:effectExtent l="76200" t="101600" r="88900" b="127000"/>
                <wp:wrapThrough wrapText="bothSides">
                  <wp:wrapPolygon edited="0">
                    <wp:start x="14773" y="-1600"/>
                    <wp:lineTo x="-672" y="-1200"/>
                    <wp:lineTo x="-672" y="18000"/>
                    <wp:lineTo x="14549" y="18000"/>
                    <wp:lineTo x="14773" y="23200"/>
                    <wp:lineTo x="16116" y="23200"/>
                    <wp:lineTo x="22160" y="12000"/>
                    <wp:lineTo x="22160" y="10000"/>
                    <wp:lineTo x="16116" y="-1600"/>
                    <wp:lineTo x="14773" y="-1600"/>
                  </wp:wrapPolygon>
                </wp:wrapThrough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0" cy="13716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ED0DAA" w14:textId="77777777" w:rsidR="008B298F" w:rsidRPr="008B298F" w:rsidRDefault="008B298F" w:rsidP="008B298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Photosynthesis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21DA6E25" id="_x0000_t13" coordsize="21600,21600" o:spt="13" adj="16200,5400" path="m@0,0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235pt;margin-top:15.7pt;width:193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" adj="15556" fillcolor="#dbe5f1 [660]" strokecolor="black [3213]" strokeweight="3pt">
                <v:shadow on="t" opacity="22937f" mv:blur="40000f" origin=",.5" offset="0,23000emu"/>
                <v:textbox>
                  <w:txbxContent>
                    <w:p w14:paraId="40ED0DAA" w14:textId="77777777" w:rsidR="008B298F" w:rsidRPr="008B298F" w:rsidRDefault="008B298F" w:rsidP="008B298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Photosynthesis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48B35" wp14:editId="24CD4A18">
                <wp:simplePos x="0" y="0"/>
                <wp:positionH relativeFrom="column">
                  <wp:posOffset>5524500</wp:posOffset>
                </wp:positionH>
                <wp:positionV relativeFrom="paragraph">
                  <wp:posOffset>186690</wp:posOffset>
                </wp:positionV>
                <wp:extent cx="2908300" cy="2768600"/>
                <wp:effectExtent l="76200" t="50800" r="88900" b="101600"/>
                <wp:wrapThrough wrapText="bothSides">
                  <wp:wrapPolygon edited="0">
                    <wp:start x="-566" y="-396"/>
                    <wp:lineTo x="-566" y="22194"/>
                    <wp:lineTo x="22072" y="22194"/>
                    <wp:lineTo x="22072" y="-396"/>
                    <wp:lineTo x="-566" y="-396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300" cy="27686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B34C3" w14:textId="77777777" w:rsidR="008B298F" w:rsidRPr="008B298F" w:rsidRDefault="008B298F" w:rsidP="008B298F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8B298F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O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rganic Matter Pool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br/>
                              <w:t>(Small and large organic molecules)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32348B35" id="Rectangle 2" o:spid="_x0000_s1027" style="position:absolute;margin-left:435pt;margin-top:14.7pt;width:229pt;height:2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" fillcolor="#d6e3bc [1302]" strokecolor="black [3213]" strokeweight="3pt">
                <v:shadow on="t" opacity="22937f" mv:blur="40000f" origin=",.5" offset="0,23000emu"/>
                <v:textbox>
                  <w:txbxContent>
                    <w:p w14:paraId="7ABB34C3" w14:textId="77777777" w:rsidR="008B298F" w:rsidRPr="008B298F" w:rsidRDefault="008B298F" w:rsidP="008B298F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8B298F">
                        <w:rPr>
                          <w:color w:val="000000" w:themeColor="text1"/>
                          <w:sz w:val="32"/>
                          <w:szCs w:val="32"/>
                        </w:rPr>
                        <w:t>O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rganic Matter Pool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br/>
                        <w:t>(Small and large organic molecules)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A04C63" wp14:editId="0A9F71B9">
                <wp:simplePos x="0" y="0"/>
                <wp:positionH relativeFrom="column">
                  <wp:posOffset>-76200</wp:posOffset>
                </wp:positionH>
                <wp:positionV relativeFrom="paragraph">
                  <wp:posOffset>123190</wp:posOffset>
                </wp:positionV>
                <wp:extent cx="3060700" cy="3073400"/>
                <wp:effectExtent l="76200" t="50800" r="88900" b="10160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3073400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90787B" w14:textId="77777777" w:rsidR="008B298F" w:rsidRPr="008B298F" w:rsidRDefault="008B298F" w:rsidP="008B298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B298F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A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tmospheric Pool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br/>
                              <w:t>(Carbon dioxide)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oval w14:anchorId="72A04C63" id="Oval 1" o:spid="_x0000_s1028" style="position:absolute;margin-left:-6pt;margin-top:9.7pt;width:241pt;height:2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" fillcolor="#ccc0d9 [1303]" strokecolor="black [3213]" strokeweight="3pt">
                <v:shadow on="t" opacity="22937f" mv:blur="40000f" origin=",.5" offset="0,23000emu"/>
                <v:textbox>
                  <w:txbxContent>
                    <w:p w14:paraId="5590787B" w14:textId="77777777" w:rsidR="008B298F" w:rsidRPr="008B298F" w:rsidRDefault="008B298F" w:rsidP="008B298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8B298F">
                        <w:rPr>
                          <w:color w:val="000000" w:themeColor="text1"/>
                          <w:sz w:val="32"/>
                          <w:szCs w:val="32"/>
                        </w:rPr>
                        <w:t>A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tmospheric Pool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br/>
                        <w:t>(Carbon dioxide)</w:t>
                      </w:r>
                    </w:p>
                  </w:txbxContent>
                </v:textbox>
              </v:oval>
            </w:pict>
          </mc:Fallback>
        </mc:AlternateContent>
      </w:r>
    </w:p>
    <w:p w14:paraId="6480BF92" w14:textId="77777777" w:rsidR="008B5602" w:rsidRPr="008B5602" w:rsidRDefault="008B5602" w:rsidP="008B5602"/>
    <w:p w14:paraId="3A422718" w14:textId="77777777" w:rsidR="008B5602" w:rsidRDefault="008B5602" w:rsidP="008B5602"/>
    <w:p w14:paraId="16E2A282" w14:textId="77777777" w:rsidR="00206DEE" w:rsidRDefault="00206DEE" w:rsidP="008B5602">
      <w:pPr>
        <w:tabs>
          <w:tab w:val="left" w:pos="6600"/>
        </w:tabs>
      </w:pPr>
    </w:p>
    <w:p w14:paraId="0F810017" w14:textId="77777777" w:rsidR="00E702E7" w:rsidRDefault="00E702E7" w:rsidP="008B5602">
      <w:pPr>
        <w:tabs>
          <w:tab w:val="left" w:pos="6600"/>
        </w:tabs>
      </w:pPr>
    </w:p>
    <w:p w14:paraId="62ED21EF" w14:textId="77777777" w:rsidR="00E702E7" w:rsidRDefault="00E702E7" w:rsidP="008B5602">
      <w:pPr>
        <w:tabs>
          <w:tab w:val="left" w:pos="6600"/>
        </w:tabs>
      </w:pPr>
    </w:p>
    <w:p w14:paraId="3E3BB4C7" w14:textId="77777777" w:rsidR="00E702E7" w:rsidRDefault="00E702E7" w:rsidP="008B5602">
      <w:pPr>
        <w:tabs>
          <w:tab w:val="left" w:pos="6600"/>
        </w:tabs>
      </w:pPr>
    </w:p>
    <w:p w14:paraId="1392FFCD" w14:textId="77777777" w:rsidR="00E702E7" w:rsidRDefault="008B298F" w:rsidP="008B5602">
      <w:pPr>
        <w:tabs>
          <w:tab w:val="left" w:pos="66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107A41" wp14:editId="2D5BB8C4">
                <wp:simplePos x="0" y="0"/>
                <wp:positionH relativeFrom="column">
                  <wp:posOffset>2971800</wp:posOffset>
                </wp:positionH>
                <wp:positionV relativeFrom="paragraph">
                  <wp:posOffset>141605</wp:posOffset>
                </wp:positionV>
                <wp:extent cx="2400300" cy="1460500"/>
                <wp:effectExtent l="76200" t="50800" r="88900" b="114300"/>
                <wp:wrapThrough wrapText="bothSides">
                  <wp:wrapPolygon edited="0">
                    <wp:start x="5714" y="-751"/>
                    <wp:lineTo x="2057" y="-751"/>
                    <wp:lineTo x="2057" y="5259"/>
                    <wp:lineTo x="-686" y="5259"/>
                    <wp:lineTo x="-686" y="12397"/>
                    <wp:lineTo x="5714" y="22915"/>
                    <wp:lineTo x="7314" y="22915"/>
                    <wp:lineTo x="7543" y="22915"/>
                    <wp:lineTo x="22171" y="17280"/>
                    <wp:lineTo x="22171" y="4132"/>
                    <wp:lineTo x="19886" y="3005"/>
                    <wp:lineTo x="7314" y="-751"/>
                    <wp:lineTo x="5714" y="-751"/>
                  </wp:wrapPolygon>
                </wp:wrapThrough>
                <wp:docPr id="4" name="Lef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460500"/>
                        </a:xfrm>
                        <a:prstGeom prst="leftArrow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A8E9DF" w14:textId="77777777" w:rsidR="008B298F" w:rsidRPr="008B298F" w:rsidRDefault="008B298F" w:rsidP="008B298F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Cellular Respiration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type w14:anchorId="1F107A41" id="_x0000_t66" coordsize="21600,21600" o:spt="66" adj="5400,5400" path="m@0,0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4" o:spid="_x0000_s1029" type="#_x0000_t66" style="position:absolute;margin-left:234pt;margin-top:11.15pt;width:189pt;height:1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" adj="6571" fillcolor="#c6d9f1 [671]" strokecolor="black [3213]" strokeweight="3pt">
                <v:shadow on="t" opacity="22937f" mv:blur="40000f" origin=",.5" offset="0,23000emu"/>
                <v:textbox>
                  <w:txbxContent>
                    <w:p w14:paraId="18A8E9DF" w14:textId="77777777" w:rsidR="008B298F" w:rsidRPr="008B298F" w:rsidRDefault="008B298F" w:rsidP="008B298F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Cellular Respiration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096C1638" w14:textId="77777777" w:rsidR="00E702E7" w:rsidRDefault="00E702E7" w:rsidP="008B5602">
      <w:pPr>
        <w:tabs>
          <w:tab w:val="left" w:pos="6600"/>
        </w:tabs>
      </w:pPr>
    </w:p>
    <w:p w14:paraId="129D2568" w14:textId="77777777" w:rsidR="00E702E7" w:rsidRDefault="00E702E7" w:rsidP="008B5602">
      <w:pPr>
        <w:tabs>
          <w:tab w:val="left" w:pos="6600"/>
        </w:tabs>
      </w:pPr>
    </w:p>
    <w:p w14:paraId="31B0D010" w14:textId="77777777" w:rsidR="00E702E7" w:rsidRDefault="00E702E7" w:rsidP="008B5602">
      <w:pPr>
        <w:tabs>
          <w:tab w:val="left" w:pos="6600"/>
        </w:tabs>
      </w:pPr>
    </w:p>
    <w:p w14:paraId="672AC203" w14:textId="77777777" w:rsidR="00E702E7" w:rsidRPr="008B5602" w:rsidRDefault="00E702E7" w:rsidP="008B5602">
      <w:pPr>
        <w:tabs>
          <w:tab w:val="left" w:pos="6600"/>
        </w:tabs>
      </w:pPr>
      <w:bookmarkStart w:id="0" w:name="_GoBack"/>
      <w:bookmarkEnd w:id="0"/>
    </w:p>
    <w:sectPr w:rsidR="00E702E7" w:rsidRPr="008B5602" w:rsidSect="006F59D8">
      <w:footerReference w:type="default" r:id="rId7"/>
      <w:footerReference w:type="first" r:id="rId8"/>
      <w:pgSz w:w="15840" w:h="12240" w:orient="landscape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D415E" w14:textId="77777777" w:rsidR="006E6D42" w:rsidRDefault="006E6D42">
      <w:r>
        <w:separator/>
      </w:r>
    </w:p>
  </w:endnote>
  <w:endnote w:type="continuationSeparator" w:id="0">
    <w:p w14:paraId="5365F1B4" w14:textId="77777777" w:rsidR="006E6D42" w:rsidRDefault="006E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4C5AB" w14:textId="77777777" w:rsidR="00E702E7" w:rsidRDefault="00E702E7" w:rsidP="00E702E7">
    <w:pPr>
      <w:pStyle w:val="Footer"/>
      <w:spacing w:after="0"/>
      <w:jc w:val="right"/>
      <w:rPr>
        <w:i/>
        <w:color w:val="FF0000"/>
        <w:sz w:val="16"/>
        <w:szCs w:val="16"/>
      </w:rPr>
    </w:pPr>
    <w:r w:rsidRPr="008B5602">
      <w:rPr>
        <w:i/>
        <w:color w:val="FF0000"/>
        <w:sz w:val="16"/>
        <w:szCs w:val="16"/>
      </w:rPr>
      <w:t xml:space="preserve">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>[Number of activity]</w:t>
    </w:r>
  </w:p>
  <w:p w14:paraId="6BE00BC8" w14:textId="77777777" w:rsidR="007F4969" w:rsidRPr="00E702E7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6F5AA4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552E5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tbl>
    <w:tblPr>
      <w:tblStyle w:val="TableGrid"/>
      <w:tblW w:w="141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62"/>
      <w:gridCol w:w="7542"/>
    </w:tblGrid>
    <w:tr w:rsidR="006F59D8" w:rsidRPr="00A60C04" w14:paraId="39CB6E63" w14:textId="77777777" w:rsidTr="006F59D8">
      <w:trPr>
        <w:trHeight w:val="314"/>
      </w:trPr>
      <w:tc>
        <w:tcPr>
          <w:tcW w:w="6562" w:type="dxa"/>
          <w:shd w:val="clear" w:color="auto" w:fill="auto"/>
        </w:tcPr>
        <w:p w14:paraId="2F29F482" w14:textId="77777777" w:rsidR="007F4969" w:rsidRPr="00A60C04" w:rsidRDefault="007F4969" w:rsidP="00CA47D3">
          <w:pPr>
            <w:pStyle w:val="Footer"/>
            <w:ind w:right="360"/>
            <w:rPr>
              <w:i/>
            </w:rPr>
          </w:pPr>
        </w:p>
      </w:tc>
      <w:tc>
        <w:tcPr>
          <w:tcW w:w="7542" w:type="dxa"/>
          <w:shd w:val="clear" w:color="auto" w:fill="auto"/>
        </w:tcPr>
        <w:p w14:paraId="7795E67B" w14:textId="0AB85757" w:rsidR="007F4969" w:rsidRPr="008B5602" w:rsidRDefault="006F59D8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6F59D8">
            <w:rPr>
              <w:i/>
              <w:color w:val="000000" w:themeColor="text1"/>
              <w:sz w:val="16"/>
              <w:szCs w:val="16"/>
            </w:rPr>
            <w:t>Ecosystems</w:t>
          </w:r>
          <w:r w:rsidR="008B5602" w:rsidRPr="006F59D8">
            <w:rPr>
              <w:i/>
              <w:color w:val="000000" w:themeColor="text1"/>
              <w:sz w:val="16"/>
              <w:szCs w:val="16"/>
            </w:rPr>
            <w:t xml:space="preserve"> </w:t>
          </w:r>
          <w:r w:rsidRPr="006F59D8">
            <w:rPr>
              <w:i/>
              <w:color w:val="000000" w:themeColor="text1"/>
              <w:sz w:val="16"/>
              <w:szCs w:val="16"/>
            </w:rPr>
            <w:t>Unit, Activity 4.1</w:t>
          </w:r>
        </w:p>
        <w:p w14:paraId="4CB7F2EC" w14:textId="6C4B2A5D" w:rsidR="008B5602" w:rsidRDefault="007F4969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Carbon: Tran</w:t>
          </w:r>
          <w:r w:rsidR="008B5602">
            <w:rPr>
              <w:i/>
              <w:sz w:val="16"/>
              <w:szCs w:val="16"/>
            </w:rPr>
            <w:t>sformations in Matter and Energy 201</w:t>
          </w:r>
          <w:r w:rsidR="000A6A35">
            <w:rPr>
              <w:i/>
              <w:sz w:val="16"/>
              <w:szCs w:val="16"/>
            </w:rPr>
            <w:t>9</w:t>
          </w:r>
        </w:p>
        <w:p w14:paraId="47EF137D" w14:textId="77777777" w:rsidR="007F4969" w:rsidRPr="008B5602" w:rsidRDefault="007F4969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4C56ACD9" w14:textId="1AA51092" w:rsidR="007F4969" w:rsidRDefault="008B5602" w:rsidP="008B5602">
    <w:pPr>
      <w:pStyle w:val="Footer"/>
      <w:tabs>
        <w:tab w:val="clear" w:pos="4320"/>
        <w:tab w:val="clear" w:pos="8640"/>
        <w:tab w:val="left" w:pos="8147"/>
      </w:tabs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2E6DC81F" wp14:editId="44A323E1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FD69C" w14:textId="77777777" w:rsidR="006E6D42" w:rsidRDefault="006E6D42">
      <w:r>
        <w:separator/>
      </w:r>
    </w:p>
  </w:footnote>
  <w:footnote w:type="continuationSeparator" w:id="0">
    <w:p w14:paraId="5E867ED8" w14:textId="77777777" w:rsidR="006E6D42" w:rsidRDefault="006E6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0"/>
  </w:num>
  <w:num w:numId="4">
    <w:abstractNumId w:val="4"/>
  </w:num>
  <w:num w:numId="5">
    <w:abstractNumId w:val="10"/>
  </w:num>
  <w:num w:numId="6">
    <w:abstractNumId w:val="15"/>
  </w:num>
  <w:num w:numId="7">
    <w:abstractNumId w:val="21"/>
  </w:num>
  <w:num w:numId="8">
    <w:abstractNumId w:val="19"/>
  </w:num>
  <w:num w:numId="9">
    <w:abstractNumId w:val="2"/>
  </w:num>
  <w:num w:numId="10">
    <w:abstractNumId w:val="5"/>
  </w:num>
  <w:num w:numId="11">
    <w:abstractNumId w:val="14"/>
  </w:num>
  <w:num w:numId="12">
    <w:abstractNumId w:val="9"/>
  </w:num>
  <w:num w:numId="13">
    <w:abstractNumId w:val="1"/>
  </w:num>
  <w:num w:numId="14">
    <w:abstractNumId w:val="12"/>
  </w:num>
  <w:num w:numId="15">
    <w:abstractNumId w:val="22"/>
  </w:num>
  <w:num w:numId="16">
    <w:abstractNumId w:val="13"/>
  </w:num>
  <w:num w:numId="17">
    <w:abstractNumId w:val="3"/>
  </w:num>
  <w:num w:numId="18">
    <w:abstractNumId w:val="7"/>
  </w:num>
  <w:num w:numId="19">
    <w:abstractNumId w:val="16"/>
  </w:num>
  <w:num w:numId="20">
    <w:abstractNumId w:val="17"/>
  </w:num>
  <w:num w:numId="21">
    <w:abstractNumId w:val="6"/>
  </w:num>
  <w:num w:numId="22">
    <w:abstractNumId w:val="20"/>
  </w:num>
  <w:num w:numId="23">
    <w:abstractNumId w:val="2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A08"/>
    <w:rsid w:val="00064F8F"/>
    <w:rsid w:val="00080F0A"/>
    <w:rsid w:val="000858DE"/>
    <w:rsid w:val="000A6A35"/>
    <w:rsid w:val="000C42BE"/>
    <w:rsid w:val="00135C69"/>
    <w:rsid w:val="001401F3"/>
    <w:rsid w:val="0016032A"/>
    <w:rsid w:val="00184C6A"/>
    <w:rsid w:val="001A6C40"/>
    <w:rsid w:val="001F7453"/>
    <w:rsid w:val="00206DEE"/>
    <w:rsid w:val="0023266B"/>
    <w:rsid w:val="002A5C2F"/>
    <w:rsid w:val="003866E7"/>
    <w:rsid w:val="00545934"/>
    <w:rsid w:val="005D0885"/>
    <w:rsid w:val="006E4048"/>
    <w:rsid w:val="006E6D42"/>
    <w:rsid w:val="006F59D8"/>
    <w:rsid w:val="006F5AA4"/>
    <w:rsid w:val="007422D2"/>
    <w:rsid w:val="00790720"/>
    <w:rsid w:val="00795A08"/>
    <w:rsid w:val="007F4969"/>
    <w:rsid w:val="008423F7"/>
    <w:rsid w:val="00861A04"/>
    <w:rsid w:val="008A44A9"/>
    <w:rsid w:val="008B298F"/>
    <w:rsid w:val="008B5602"/>
    <w:rsid w:val="008C1C0E"/>
    <w:rsid w:val="008E016E"/>
    <w:rsid w:val="00983032"/>
    <w:rsid w:val="00A40110"/>
    <w:rsid w:val="00AC7D27"/>
    <w:rsid w:val="00B56E42"/>
    <w:rsid w:val="00BB67BB"/>
    <w:rsid w:val="00C451A7"/>
    <w:rsid w:val="00CA47D3"/>
    <w:rsid w:val="00DD04A3"/>
    <w:rsid w:val="00E2199F"/>
    <w:rsid w:val="00E61F11"/>
    <w:rsid w:val="00E702E7"/>
    <w:rsid w:val="00F17224"/>
    <w:rsid w:val="00FB233D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A447A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Template_w_Logo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CTIME_Template_w_Logo_Dated.dotx</Template>
  <TotalTime>24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5</cp:revision>
  <cp:lastPrinted>2017-07-10T19:50:00Z</cp:lastPrinted>
  <dcterms:created xsi:type="dcterms:W3CDTF">2017-12-01T15:58:00Z</dcterms:created>
  <dcterms:modified xsi:type="dcterms:W3CDTF">2019-11-15T20:03:00Z</dcterms:modified>
</cp:coreProperties>
</file>